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6</w:t>
      </w:r>
      <w:bookmarkStart w:id="20" w:name="_GoBack"/>
      <w:bookmarkEnd w:id="20"/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en-US"/>
        </w:rPr>
        <w:t>R3-247092</w:t>
      </w:r>
    </w:p>
    <w:p>
      <w:pPr>
        <w:pStyle w:val="94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100877284"/>
      <w:bookmarkStart w:id="5" w:name="_Toc98868180"/>
      <w:bookmarkStart w:id="6" w:name="_Toc52574109"/>
      <w:bookmarkStart w:id="7" w:name="_Toc46488688"/>
      <w:bookmarkStart w:id="8" w:name="_Toc52574195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6110375"/>
      <w:bookmarkStart w:id="10" w:name="_Toc105927835"/>
      <w:bookmarkStart w:id="11" w:name="_Toc99038909"/>
      <w:bookmarkStart w:id="12" w:name="_Toc99731172"/>
      <w:bookmarkStart w:id="13" w:name="_Toc105511303"/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25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26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25" w:author="ZTE" w:date="2024-10-17T11:40:34Z"/>
    </w:p>
    <w:p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  <w:rPr>
          <w:lang w:val="en-US"/>
        </w:rPr>
      </w:pPr>
      <w:bookmarkStart w:id="14" w:name="_Toc46492834"/>
      <w:bookmarkStart w:id="15" w:name="_Toc52568360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3"/>
        <w:rPr>
          <w:lang w:val="en-US"/>
        </w:rPr>
      </w:pPr>
      <w:bookmarkStart w:id="17" w:name="_Toc52568374"/>
      <w:bookmarkStart w:id="18" w:name="_Toc155959203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611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8C3B1A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21B4E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2F2BF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8974AA"/>
    <w:rsid w:val="60E034A7"/>
    <w:rsid w:val="61205E70"/>
    <w:rsid w:val="614F1079"/>
    <w:rsid w:val="61685DAE"/>
    <w:rsid w:val="61B34264"/>
    <w:rsid w:val="61E15015"/>
    <w:rsid w:val="62265778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4B69B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1332</Words>
  <Characters>7430</Characters>
  <Lines>71</Lines>
  <Paragraphs>20</Paragraphs>
  <TotalTime>1</TotalTime>
  <ScaleCrop>false</ScaleCrop>
  <LinksUpToDate>false</LinksUpToDate>
  <CharactersWithSpaces>8672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2024-11-08T06:38:02Z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465F294D522C4E969DD6C9C566C641C4_13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